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06adc8c" w14:textId="06adc8c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4A6F71">
        <w:rPr>
          <w:rFonts w:ascii="Times New Roman" w:hAnsi="Times New Roman"/>
          <w:sz w:val="24"/>
          <w:szCs w:val="24"/>
        </w:rPr>
        <w:t>21. siječnja 2020.</w:t>
      </w:r>
      <w:r w:rsidR="00B431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</w:t>
      </w:r>
      <w:r w:rsidR="004A6F71">
        <w:rPr>
          <w:rFonts w:ascii="Times New Roman" w:hAnsi="Times New Roman"/>
          <w:sz w:val="24"/>
          <w:szCs w:val="24"/>
        </w:rPr>
        <w:t>4. ožujka</w:t>
      </w:r>
      <w:r w:rsidR="00B4314E">
        <w:rPr>
          <w:rFonts w:ascii="Times New Roman" w:hAnsi="Times New Roman"/>
          <w:sz w:val="24"/>
          <w:szCs w:val="24"/>
        </w:rPr>
        <w:t xml:space="preserve">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Ogulinu </w:t>
      </w:r>
      <w:r w:rsidR="004A6F71">
        <w:rPr>
          <w:rFonts w:ascii="Times New Roman" w:hAnsi="Times New Roman"/>
          <w:sz w:val="24"/>
          <w:szCs w:val="24"/>
        </w:rPr>
        <w:t>21. siječnja 2020.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A1C47" w:rsidP="00CD00C7" w:rsidRDefault="00EA1C47">
      <w:pPr>
        <w:spacing w:after="0" w:line="240" w:lineRule="auto"/>
      </w:pPr>
      <w:r>
        <w:separator/>
      </w:r>
    </w:p>
  </w:endnote>
  <w:endnote w:type="continuationSeparator" w:id="0">
    <w:p w:rsidR="00EA1C47" w:rsidP="00CD00C7" w:rsidRDefault="00EA1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A1C47" w:rsidP="00CD00C7" w:rsidRDefault="00EA1C47">
      <w:pPr>
        <w:spacing w:after="0" w:line="240" w:lineRule="auto"/>
      </w:pPr>
      <w:r>
        <w:separator/>
      </w:r>
    </w:p>
  </w:footnote>
  <w:footnote w:type="continuationSeparator" w:id="0">
    <w:p w:rsidR="00EA1C47" w:rsidP="00CD00C7" w:rsidRDefault="00EA1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5D2AE2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67ACA"/>
    <w:rsid w:val="00176CAE"/>
    <w:rsid w:val="001B3A83"/>
    <w:rsid w:val="002120B2"/>
    <w:rsid w:val="002524EA"/>
    <w:rsid w:val="0027028D"/>
    <w:rsid w:val="002F4CEE"/>
    <w:rsid w:val="00351C73"/>
    <w:rsid w:val="00376B39"/>
    <w:rsid w:val="0038424A"/>
    <w:rsid w:val="003B4159"/>
    <w:rsid w:val="003E6786"/>
    <w:rsid w:val="00466E1F"/>
    <w:rsid w:val="00473339"/>
    <w:rsid w:val="004A6F71"/>
    <w:rsid w:val="005151D1"/>
    <w:rsid w:val="0053065D"/>
    <w:rsid w:val="00541388"/>
    <w:rsid w:val="00565527"/>
    <w:rsid w:val="005847D1"/>
    <w:rsid w:val="005C4F8A"/>
    <w:rsid w:val="005D2AE2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72B3B"/>
    <w:rsid w:val="00CA6832"/>
    <w:rsid w:val="00CB354A"/>
    <w:rsid w:val="00CD00C7"/>
    <w:rsid w:val="00D07EB5"/>
    <w:rsid w:val="00D9663B"/>
    <w:rsid w:val="00DA2199"/>
    <w:rsid w:val="00DB1630"/>
    <w:rsid w:val="00DE16DD"/>
    <w:rsid w:val="00E903A2"/>
    <w:rsid w:val="00E95B13"/>
    <w:rsid w:val="00EA1C47"/>
    <w:rsid w:val="00ED1997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D2AE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D2AE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D2AE2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D2AE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D2AE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21. siječnja 2020.</izvorni_sadrzaj>
    <derivirana_varijabla naziv="DomainObject.Datum_1">21.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93F4B9-2BF5-47CE-A6FF-D30957AEEB2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379</properties:Words>
  <properties:Characters>2138</properties:Characters>
  <properties:Lines>83</properties:Lines>
  <properties:Paragraphs>38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2020-01-21T11:44:00Z</dcterms:created>
  <dc:creator>wsadmin</dc:creator>
  <cp:lastModifiedBy>Marija Kučinić</cp:lastModifiedBy>
  <cp:lastPrinted>2020-01-21T11:45:00Z</cp:lastPrinted>
  <dcterms:modified xmlns:xsi="http://www.w3.org/2001/XMLSchema-instance" xsi:type="dcterms:W3CDTF">2020-01-21T11:50:00Z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Božica Juriša - Pripremno ročište (Poziv pripremno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